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FC83D" w14:textId="2FEF2127" w:rsidR="002B4A5C" w:rsidRPr="00BC1B9F" w:rsidRDefault="002B4A5C" w:rsidP="002B4A5C">
      <w:pPr>
        <w:pStyle w:val="CRCoverPage"/>
        <w:tabs>
          <w:tab w:val="right" w:pos="9639"/>
        </w:tabs>
        <w:spacing w:after="0"/>
        <w:jc w:val="both"/>
        <w:rPr>
          <w:rFonts w:ascii="Times New Roman" w:hAnsi="Times New Roman"/>
          <w:b/>
          <w:noProof/>
          <w:sz w:val="24"/>
        </w:rPr>
      </w:pPr>
      <w:r w:rsidRPr="00BC1B9F">
        <w:rPr>
          <w:rFonts w:ascii="Times New Roman" w:hAnsi="Times New Roman"/>
          <w:b/>
          <w:noProof/>
          <w:sz w:val="24"/>
        </w:rPr>
        <w:t xml:space="preserve">3GPP TSG-RAN4 Meeting #92bis </w:t>
      </w:r>
      <w:r w:rsidRPr="00BC1B9F">
        <w:rPr>
          <w:rFonts w:ascii="Times New Roman" w:hAnsi="Times New Roman"/>
          <w:b/>
          <w:noProof/>
          <w:sz w:val="24"/>
        </w:rPr>
        <w:tab/>
      </w:r>
      <w:r w:rsidR="00F8707E" w:rsidRPr="00F8707E">
        <w:rPr>
          <w:rFonts w:ascii="Times New Roman" w:hAnsi="Times New Roman"/>
          <w:b/>
          <w:noProof/>
          <w:sz w:val="24"/>
        </w:rPr>
        <w:t>R4-19</w:t>
      </w:r>
      <w:r w:rsidR="00801438">
        <w:rPr>
          <w:rFonts w:ascii="Times New Roman" w:hAnsi="Times New Roman"/>
          <w:b/>
          <w:noProof/>
          <w:sz w:val="24"/>
        </w:rPr>
        <w:t>1</w:t>
      </w:r>
      <w:r w:rsidR="0061130F">
        <w:rPr>
          <w:rFonts w:ascii="Times New Roman" w:hAnsi="Times New Roman"/>
          <w:b/>
          <w:noProof/>
          <w:sz w:val="24"/>
        </w:rPr>
        <w:t>2704</w:t>
      </w:r>
    </w:p>
    <w:p w14:paraId="3AC19F55" w14:textId="77777777" w:rsidR="002B4A5C" w:rsidRPr="00BC1B9F" w:rsidRDefault="002B4A5C" w:rsidP="002B4A5C">
      <w:pPr>
        <w:pStyle w:val="CRCoverPage"/>
        <w:tabs>
          <w:tab w:val="right" w:pos="9639"/>
        </w:tabs>
        <w:spacing w:after="0"/>
        <w:jc w:val="both"/>
        <w:rPr>
          <w:rFonts w:ascii="Times New Roman" w:hAnsi="Times New Roman"/>
          <w:b/>
          <w:noProof/>
          <w:sz w:val="24"/>
        </w:rPr>
      </w:pPr>
      <w:r w:rsidRPr="00BC1B9F">
        <w:rPr>
          <w:rFonts w:ascii="Times New Roman" w:hAnsi="Times New Roman"/>
          <w:b/>
          <w:noProof/>
          <w:sz w:val="24"/>
        </w:rPr>
        <w:t>Chongqing, China, 14th– 18th October, 2019</w:t>
      </w:r>
    </w:p>
    <w:p w14:paraId="310A4B2F" w14:textId="77777777" w:rsidR="002B4A5C" w:rsidRPr="00BC1B9F" w:rsidRDefault="002B4A5C" w:rsidP="002B4A5C">
      <w:pPr>
        <w:tabs>
          <w:tab w:val="left" w:pos="1985"/>
        </w:tabs>
        <w:spacing w:before="0" w:after="0"/>
        <w:ind w:left="1975" w:hangingChars="823" w:hanging="1975"/>
        <w:jc w:val="both"/>
        <w:rPr>
          <w:sz w:val="24"/>
          <w:highlight w:val="yellow"/>
        </w:rPr>
      </w:pPr>
    </w:p>
    <w:p w14:paraId="72F3129A" w14:textId="7330A32B" w:rsidR="002B4A5C" w:rsidRPr="00BC1B9F" w:rsidRDefault="002B4A5C" w:rsidP="002B4A5C">
      <w:pPr>
        <w:spacing w:after="60"/>
        <w:ind w:left="1985" w:hanging="1985"/>
        <w:rPr>
          <w:b/>
        </w:rPr>
      </w:pPr>
      <w:r w:rsidRPr="00BC1B9F">
        <w:rPr>
          <w:b/>
        </w:rPr>
        <w:t>Title:</w:t>
      </w:r>
      <w:r w:rsidRPr="00BC1B9F">
        <w:rPr>
          <w:b/>
        </w:rPr>
        <w:tab/>
      </w:r>
      <w:r w:rsidRPr="00D74F76">
        <w:t xml:space="preserve">Reply LS on </w:t>
      </w:r>
      <w:r w:rsidRPr="002B4A5C">
        <w:t>definition for SFTD measurement</w:t>
      </w:r>
    </w:p>
    <w:p w14:paraId="721D978D" w14:textId="7D478723" w:rsidR="002B4A5C" w:rsidRPr="00BC1B9F" w:rsidRDefault="002B4A5C" w:rsidP="002B4A5C">
      <w:pPr>
        <w:spacing w:after="60"/>
        <w:ind w:left="1985" w:hanging="1985"/>
        <w:rPr>
          <w:b/>
        </w:rPr>
      </w:pPr>
      <w:r w:rsidRPr="00BC1B9F">
        <w:rPr>
          <w:b/>
        </w:rPr>
        <w:t>Reply To:</w:t>
      </w:r>
      <w:r w:rsidRPr="00BC1B9F">
        <w:rPr>
          <w:b/>
        </w:rPr>
        <w:tab/>
      </w:r>
      <w:r w:rsidRPr="002B4A5C">
        <w:rPr>
          <w:bCs/>
          <w:lang w:val="en-US"/>
        </w:rPr>
        <w:t>R1-1909819</w:t>
      </w:r>
    </w:p>
    <w:p w14:paraId="744BF4EE" w14:textId="77777777" w:rsidR="002B4A5C" w:rsidRPr="00BC1B9F" w:rsidRDefault="002B4A5C" w:rsidP="002B4A5C">
      <w:pPr>
        <w:spacing w:after="60"/>
        <w:ind w:left="1985" w:hanging="1985"/>
        <w:rPr>
          <w:bCs/>
        </w:rPr>
      </w:pPr>
      <w:r w:rsidRPr="00BC1B9F">
        <w:rPr>
          <w:b/>
        </w:rPr>
        <w:t>Release:</w:t>
      </w:r>
      <w:r w:rsidRPr="00BC1B9F">
        <w:rPr>
          <w:bCs/>
        </w:rPr>
        <w:tab/>
        <w:t>Rel-15</w:t>
      </w:r>
    </w:p>
    <w:p w14:paraId="21004047" w14:textId="77777777" w:rsidR="002B4A5C" w:rsidRPr="00BC1B9F" w:rsidRDefault="002B4A5C" w:rsidP="002B4A5C">
      <w:pPr>
        <w:spacing w:after="60"/>
        <w:ind w:left="1985" w:hanging="1985"/>
        <w:rPr>
          <w:bCs/>
        </w:rPr>
      </w:pPr>
      <w:r w:rsidRPr="00BC1B9F">
        <w:rPr>
          <w:b/>
        </w:rPr>
        <w:t>Work Item:</w:t>
      </w:r>
      <w:r w:rsidRPr="00BC1B9F">
        <w:rPr>
          <w:bCs/>
        </w:rPr>
        <w:tab/>
        <w:t>NR_newRAT-Core</w:t>
      </w:r>
    </w:p>
    <w:p w14:paraId="21AEBA56" w14:textId="77777777" w:rsidR="002B4A5C" w:rsidRPr="00BC1B9F" w:rsidRDefault="002B4A5C" w:rsidP="002B4A5C">
      <w:pPr>
        <w:spacing w:after="60"/>
        <w:ind w:left="1985" w:hanging="1985"/>
        <w:rPr>
          <w:b/>
        </w:rPr>
      </w:pPr>
    </w:p>
    <w:p w14:paraId="472F4737" w14:textId="77777777" w:rsidR="002B4A5C" w:rsidRPr="00BC1B9F" w:rsidRDefault="002B4A5C" w:rsidP="002B4A5C">
      <w:pPr>
        <w:spacing w:after="60"/>
        <w:ind w:left="1985" w:hanging="1985"/>
        <w:rPr>
          <w:b/>
        </w:rPr>
      </w:pPr>
      <w:r w:rsidRPr="00BC1B9F">
        <w:rPr>
          <w:b/>
        </w:rPr>
        <w:t>Source:</w:t>
      </w:r>
      <w:r w:rsidRPr="00BC1B9F">
        <w:rPr>
          <w:b/>
        </w:rPr>
        <w:tab/>
      </w:r>
      <w:r w:rsidRPr="00BC1B9F">
        <w:t>RAN WG 4</w:t>
      </w:r>
    </w:p>
    <w:p w14:paraId="7BCBD7E0" w14:textId="5BD6DFCA" w:rsidR="002B4A5C" w:rsidRPr="00BC1B9F" w:rsidRDefault="002B4A5C" w:rsidP="002B4A5C">
      <w:pPr>
        <w:spacing w:after="60"/>
        <w:ind w:left="1985" w:hanging="1985"/>
        <w:rPr>
          <w:b/>
        </w:rPr>
      </w:pPr>
      <w:r w:rsidRPr="00BC1B9F">
        <w:rPr>
          <w:b/>
        </w:rPr>
        <w:t>To:</w:t>
      </w:r>
      <w:r w:rsidRPr="00BC1B9F">
        <w:rPr>
          <w:b/>
        </w:rPr>
        <w:tab/>
      </w:r>
      <w:r w:rsidRPr="00BC1B9F">
        <w:rPr>
          <w:bCs/>
        </w:rPr>
        <w:t>RAN WG1</w:t>
      </w:r>
    </w:p>
    <w:p w14:paraId="5625B6D7" w14:textId="5A2A5F5E" w:rsidR="002B4A5C" w:rsidRPr="00BC1B9F" w:rsidRDefault="002B4A5C" w:rsidP="002B4A5C">
      <w:pPr>
        <w:tabs>
          <w:tab w:val="left" w:pos="720"/>
          <w:tab w:val="left" w:pos="1440"/>
          <w:tab w:val="left" w:pos="4425"/>
        </w:tabs>
        <w:spacing w:after="60"/>
        <w:ind w:left="1985" w:hanging="1985"/>
        <w:rPr>
          <w:bCs/>
        </w:rPr>
      </w:pPr>
      <w:r w:rsidRPr="00BC1B9F">
        <w:rPr>
          <w:b/>
        </w:rPr>
        <w:t>Cc:</w:t>
      </w:r>
      <w:r w:rsidRPr="00BC1B9F">
        <w:rPr>
          <w:bCs/>
        </w:rPr>
        <w:tab/>
      </w:r>
      <w:r w:rsidRPr="00BC1B9F">
        <w:rPr>
          <w:bCs/>
        </w:rPr>
        <w:tab/>
      </w:r>
      <w:r w:rsidRPr="00BC1B9F">
        <w:rPr>
          <w:bCs/>
        </w:rPr>
        <w:tab/>
        <w:t>RAN WG</w:t>
      </w:r>
      <w:r>
        <w:rPr>
          <w:bCs/>
        </w:rPr>
        <w:t>2</w:t>
      </w:r>
    </w:p>
    <w:p w14:paraId="7FE449B7" w14:textId="77777777" w:rsidR="002B4A5C" w:rsidRPr="00BC1B9F" w:rsidRDefault="002B4A5C" w:rsidP="002B4A5C">
      <w:pPr>
        <w:spacing w:after="60"/>
        <w:ind w:left="1985" w:hanging="1985"/>
        <w:rPr>
          <w:bCs/>
        </w:rPr>
      </w:pPr>
    </w:p>
    <w:p w14:paraId="73ECFC18" w14:textId="77777777" w:rsidR="002B4A5C" w:rsidRPr="00BC1B9F" w:rsidRDefault="002B4A5C" w:rsidP="002B4A5C">
      <w:pPr>
        <w:tabs>
          <w:tab w:val="left" w:pos="2268"/>
        </w:tabs>
        <w:rPr>
          <w:bCs/>
        </w:rPr>
      </w:pPr>
      <w:r w:rsidRPr="00BC1B9F">
        <w:rPr>
          <w:b/>
        </w:rPr>
        <w:t>Contact Person:</w:t>
      </w:r>
      <w:r w:rsidRPr="00BC1B9F">
        <w:rPr>
          <w:bCs/>
        </w:rPr>
        <w:tab/>
      </w:r>
    </w:p>
    <w:p w14:paraId="6590266B" w14:textId="77777777" w:rsidR="002B4A5C" w:rsidRPr="00BC1B9F" w:rsidRDefault="002B4A5C" w:rsidP="002B4A5C">
      <w:pPr>
        <w:spacing w:after="60"/>
        <w:ind w:left="1985" w:hanging="1985"/>
        <w:rPr>
          <w:b/>
        </w:rPr>
      </w:pPr>
      <w:r w:rsidRPr="00BC1B9F">
        <w:rPr>
          <w:b/>
        </w:rPr>
        <w:t>Name:</w:t>
      </w:r>
      <w:r w:rsidRPr="00BC1B9F">
        <w:rPr>
          <w:b/>
        </w:rPr>
        <w:tab/>
        <w:t>Jie Cui</w:t>
      </w:r>
    </w:p>
    <w:p w14:paraId="661EC0E5" w14:textId="77777777" w:rsidR="002B4A5C" w:rsidRPr="00BC1B9F" w:rsidRDefault="002B4A5C" w:rsidP="002B4A5C">
      <w:pPr>
        <w:spacing w:after="60"/>
        <w:ind w:left="1985" w:hanging="1985"/>
        <w:rPr>
          <w:b/>
        </w:rPr>
      </w:pPr>
      <w:r w:rsidRPr="00BC1B9F">
        <w:rPr>
          <w:b/>
        </w:rPr>
        <w:t>E-mail Address:</w:t>
      </w:r>
      <w:r w:rsidRPr="00BC1B9F">
        <w:rPr>
          <w:b/>
        </w:rPr>
        <w:tab/>
        <w:t>jie_cui@apple.com</w:t>
      </w:r>
    </w:p>
    <w:p w14:paraId="44DAEBDB" w14:textId="77777777" w:rsidR="002B4A5C" w:rsidRPr="00BC1B9F" w:rsidRDefault="002B4A5C" w:rsidP="002B4A5C">
      <w:pPr>
        <w:spacing w:after="60"/>
        <w:ind w:left="1985" w:hanging="1985"/>
        <w:rPr>
          <w:b/>
        </w:rPr>
      </w:pPr>
    </w:p>
    <w:p w14:paraId="1D970228" w14:textId="77777777" w:rsidR="002B4A5C" w:rsidRPr="00BC1B9F" w:rsidRDefault="002B4A5C" w:rsidP="002B4A5C">
      <w:pPr>
        <w:spacing w:after="60"/>
        <w:ind w:left="1985" w:hanging="1985"/>
        <w:rPr>
          <w:bCs/>
        </w:rPr>
      </w:pPr>
      <w:r w:rsidRPr="00BC1B9F">
        <w:rPr>
          <w:b/>
        </w:rPr>
        <w:t>Attachments:</w:t>
      </w:r>
      <w:r w:rsidRPr="00BC1B9F">
        <w:rPr>
          <w:bCs/>
        </w:rPr>
        <w:tab/>
        <w:t>N.A.</w:t>
      </w:r>
    </w:p>
    <w:p w14:paraId="453A8AF4" w14:textId="77777777" w:rsidR="002B4A5C" w:rsidRPr="00BC1B9F" w:rsidRDefault="002B4A5C" w:rsidP="002B4A5C">
      <w:pPr>
        <w:pBdr>
          <w:bottom w:val="single" w:sz="4" w:space="1" w:color="auto"/>
        </w:pBdr>
      </w:pPr>
    </w:p>
    <w:p w14:paraId="71F184FC" w14:textId="77777777" w:rsidR="002B4A5C" w:rsidRPr="00BC1B9F" w:rsidRDefault="002B4A5C" w:rsidP="002B4A5C"/>
    <w:p w14:paraId="5987A949" w14:textId="77777777" w:rsidR="002B4A5C" w:rsidRPr="00F8707E" w:rsidRDefault="002B4A5C" w:rsidP="002B4A5C">
      <w:pPr>
        <w:rPr>
          <w:b/>
        </w:rPr>
      </w:pPr>
      <w:r w:rsidRPr="00F8707E">
        <w:rPr>
          <w:b/>
        </w:rPr>
        <w:t>1. Overall Description:</w:t>
      </w:r>
    </w:p>
    <w:p w14:paraId="44764B88" w14:textId="23C916F5" w:rsidR="002B4A5C" w:rsidRPr="00F8707E" w:rsidRDefault="002B4A5C" w:rsidP="002B4A5C">
      <w:pPr>
        <w:jc w:val="both"/>
      </w:pPr>
      <w:r w:rsidRPr="00F8707E">
        <w:t>RAN4 would like to thank RAN1 for the reply LS on SFTD measurement (</w:t>
      </w:r>
      <w:r w:rsidRPr="00F8707E">
        <w:rPr>
          <w:bCs/>
          <w:lang w:val="en-US"/>
        </w:rPr>
        <w:t>R1-1909819</w:t>
      </w:r>
      <w:r w:rsidRPr="00F8707E">
        <w:t>). After discussion in RAN4, the answers to RAN1 questions are as followings,</w:t>
      </w:r>
    </w:p>
    <w:p w14:paraId="3364D92F" w14:textId="77777777" w:rsidR="002B4A5C" w:rsidRPr="00F8707E" w:rsidRDefault="002B4A5C" w:rsidP="002B4A5C">
      <w:pPr>
        <w:autoSpaceDE/>
        <w:autoSpaceDN/>
        <w:adjustRightInd/>
        <w:spacing w:after="240"/>
        <w:jc w:val="both"/>
        <w:rPr>
          <w:b/>
          <w:lang w:eastAsia="zh-CN"/>
        </w:rPr>
      </w:pPr>
      <w:r w:rsidRPr="00F8707E">
        <w:rPr>
          <w:b/>
          <w:lang w:eastAsia="zh-CN"/>
        </w:rPr>
        <w:t>Q1: For UEs configured with EN-DC, NE-DC and NR-DC, is the target cell of a SFTD measurement an intra-frequency or inter-frequency cell?</w:t>
      </w:r>
    </w:p>
    <w:p w14:paraId="35A7FE60" w14:textId="77777777" w:rsidR="00164535" w:rsidRPr="00801438" w:rsidRDefault="002B4A5C" w:rsidP="002B4A5C">
      <w:pPr>
        <w:jc w:val="both"/>
        <w:rPr>
          <w:bCs/>
          <w:color w:val="FF0000"/>
          <w:lang w:eastAsia="zh-CN"/>
        </w:rPr>
      </w:pPr>
      <w:r w:rsidRPr="00801438">
        <w:rPr>
          <w:bCs/>
          <w:color w:val="FF0000"/>
          <w:lang w:eastAsia="zh-CN"/>
        </w:rPr>
        <w:t>[RAN4]:</w:t>
      </w:r>
    </w:p>
    <w:p w14:paraId="372A68EC" w14:textId="6E6D3ED1" w:rsidR="001D1910" w:rsidRPr="00801438" w:rsidRDefault="00164535" w:rsidP="002B4A5C">
      <w:pPr>
        <w:jc w:val="both"/>
        <w:rPr>
          <w:bCs/>
          <w:color w:val="FF0000"/>
          <w:lang w:val="en-US"/>
        </w:rPr>
      </w:pPr>
      <w:r w:rsidRPr="00801438">
        <w:rPr>
          <w:bCs/>
          <w:color w:val="FF0000"/>
          <w:lang w:val="en-US"/>
        </w:rPr>
        <w:t>From RAN4 perspective, UEs configured with EN-DC, NE-DC and NR-DC means UE is operating on DC mode with both PCell and PSCell</w:t>
      </w:r>
      <w:r w:rsidR="001D1910" w:rsidRPr="00801438">
        <w:rPr>
          <w:bCs/>
          <w:color w:val="FF0000"/>
          <w:lang w:val="en-US"/>
        </w:rPr>
        <w:t>. F</w:t>
      </w:r>
      <w:r w:rsidRPr="00801438">
        <w:rPr>
          <w:bCs/>
          <w:color w:val="FF0000"/>
          <w:lang w:eastAsia="zh-CN"/>
        </w:rPr>
        <w:t>or UEs configured with EN-DC, NE-DC and NR-DC</w:t>
      </w:r>
      <w:r w:rsidR="001D1910" w:rsidRPr="00801438">
        <w:rPr>
          <w:bCs/>
          <w:color w:val="FF0000"/>
          <w:lang w:eastAsia="zh-CN"/>
        </w:rPr>
        <w:t>,</w:t>
      </w:r>
      <w:r w:rsidRPr="00801438">
        <w:rPr>
          <w:bCs/>
          <w:color w:val="FF0000"/>
          <w:lang w:val="en-US"/>
        </w:rPr>
        <w:t xml:space="preserve"> RAN4 so far </w:t>
      </w:r>
      <w:r w:rsidR="001D1910" w:rsidRPr="00801438">
        <w:rPr>
          <w:bCs/>
          <w:color w:val="FF0000"/>
          <w:lang w:val="en-US"/>
        </w:rPr>
        <w:t>only has SFTD measurement requirement towards PSCell in Rel-15.</w:t>
      </w:r>
      <w:bookmarkStart w:id="0" w:name="_GoBack"/>
      <w:bookmarkEnd w:id="0"/>
    </w:p>
    <w:p w14:paraId="464FB308" w14:textId="659A41DF" w:rsidR="00164535" w:rsidRPr="00801438" w:rsidRDefault="00164535" w:rsidP="002B4A5C">
      <w:pPr>
        <w:jc w:val="both"/>
        <w:rPr>
          <w:bCs/>
          <w:color w:val="FF0000"/>
          <w:lang w:eastAsia="zh-CN"/>
        </w:rPr>
      </w:pPr>
      <w:r w:rsidRPr="00801438">
        <w:rPr>
          <w:bCs/>
          <w:color w:val="FF0000"/>
          <w:lang w:eastAsia="zh-CN"/>
        </w:rPr>
        <w:t>From measurement definition perspective,</w:t>
      </w:r>
      <w:r w:rsidR="001D1910" w:rsidRPr="00801438">
        <w:rPr>
          <w:bCs/>
          <w:color w:val="FF0000"/>
          <w:lang w:eastAsia="zh-CN"/>
        </w:rPr>
        <w:t xml:space="preserve"> (not from </w:t>
      </w:r>
      <w:r w:rsidR="001D1910" w:rsidRPr="00801438">
        <w:rPr>
          <w:bCs/>
          <w:color w:val="FF0000"/>
          <w:lang w:val="en-US"/>
        </w:rPr>
        <w:t>RAN4 requirement coverage perspective</w:t>
      </w:r>
      <w:r w:rsidR="001D1910" w:rsidRPr="00801438">
        <w:rPr>
          <w:bCs/>
          <w:color w:val="FF0000"/>
          <w:lang w:eastAsia="zh-CN"/>
        </w:rPr>
        <w:t>)</w:t>
      </w:r>
    </w:p>
    <w:p w14:paraId="3EECB1AC" w14:textId="25B5B0E3" w:rsidR="002B4A5C" w:rsidRPr="00801438" w:rsidRDefault="002B4A5C" w:rsidP="002B4A5C">
      <w:pPr>
        <w:jc w:val="both"/>
        <w:rPr>
          <w:bCs/>
          <w:color w:val="FF0000"/>
          <w:lang w:eastAsia="zh-CN"/>
        </w:rPr>
      </w:pPr>
      <w:r w:rsidRPr="00801438">
        <w:rPr>
          <w:bCs/>
          <w:color w:val="FF0000"/>
          <w:lang w:eastAsia="zh-CN"/>
        </w:rPr>
        <w:t xml:space="preserve">For UEs configured with EN-DC, NE-DC and NR-DC, </w:t>
      </w:r>
    </w:p>
    <w:p w14:paraId="1968E5E8" w14:textId="77777777" w:rsidR="002B4A5C" w:rsidRPr="00801438" w:rsidRDefault="002B4A5C" w:rsidP="002B4A5C">
      <w:pPr>
        <w:jc w:val="both"/>
        <w:rPr>
          <w:bCs/>
          <w:color w:val="FF0000"/>
          <w:lang w:eastAsia="zh-CN"/>
        </w:rPr>
      </w:pPr>
      <w:r w:rsidRPr="00801438">
        <w:rPr>
          <w:bCs/>
          <w:color w:val="FF0000"/>
          <w:lang w:eastAsia="zh-CN"/>
        </w:rPr>
        <w:t>if target cell of a SFTD measurement is one of the serving cells other than PCell in NR-DC, EN-DC or NE-DC</w:t>
      </w:r>
    </w:p>
    <w:p w14:paraId="6848C7A0" w14:textId="77777777" w:rsidR="002B4A5C" w:rsidRPr="00801438" w:rsidRDefault="002B4A5C" w:rsidP="0067236B">
      <w:pPr>
        <w:pStyle w:val="ListParagraph"/>
        <w:widowControl w:val="0"/>
        <w:numPr>
          <w:ilvl w:val="0"/>
          <w:numId w:val="6"/>
        </w:numPr>
        <w:autoSpaceDE w:val="0"/>
        <w:autoSpaceDN w:val="0"/>
        <w:adjustRightInd w:val="0"/>
        <w:spacing w:before="0" w:line="360" w:lineRule="auto"/>
        <w:jc w:val="both"/>
        <w:rPr>
          <w:rFonts w:ascii="Times New Roman" w:hAnsi="Times New Roman"/>
          <w:bCs/>
          <w:color w:val="FF0000"/>
          <w:sz w:val="20"/>
          <w:szCs w:val="20"/>
          <w:lang w:eastAsia="zh-CN"/>
        </w:rPr>
      </w:pPr>
      <w:r w:rsidRPr="00801438">
        <w:rPr>
          <w:rFonts w:ascii="Times New Roman" w:hAnsi="Times New Roman"/>
          <w:bCs/>
          <w:color w:val="FF0000"/>
          <w:sz w:val="20"/>
          <w:szCs w:val="20"/>
        </w:rPr>
        <w:t>it can be defined as intra-frequency cell</w:t>
      </w:r>
      <w:r w:rsidRPr="00801438">
        <w:rPr>
          <w:rFonts w:ascii="Times New Roman" w:hAnsi="Times New Roman"/>
          <w:bCs/>
          <w:color w:val="FF0000"/>
          <w:sz w:val="20"/>
          <w:szCs w:val="20"/>
          <w:lang w:eastAsia="zh-CN"/>
        </w:rPr>
        <w:t xml:space="preserve"> </w:t>
      </w:r>
    </w:p>
    <w:p w14:paraId="4B1F36DE" w14:textId="72B8ACFD" w:rsidR="002B4A5C" w:rsidRPr="00801438" w:rsidRDefault="002B4A5C" w:rsidP="002B4A5C">
      <w:pPr>
        <w:jc w:val="both"/>
        <w:rPr>
          <w:bCs/>
          <w:color w:val="FF0000"/>
          <w:lang w:eastAsia="zh-CN"/>
        </w:rPr>
      </w:pPr>
      <w:r w:rsidRPr="00801438">
        <w:rPr>
          <w:bCs/>
          <w:color w:val="FF0000"/>
          <w:lang w:eastAsia="zh-CN"/>
        </w:rPr>
        <w:t>else,</w:t>
      </w:r>
      <w:r w:rsidR="00B63385" w:rsidRPr="00801438">
        <w:rPr>
          <w:bCs/>
          <w:color w:val="FF0000"/>
          <w:lang w:eastAsia="zh-CN"/>
        </w:rPr>
        <w:t xml:space="preserve"> </w:t>
      </w:r>
    </w:p>
    <w:p w14:paraId="0788B227" w14:textId="77777777" w:rsidR="002B4A5C" w:rsidRPr="00801438" w:rsidRDefault="002B4A5C" w:rsidP="0067236B">
      <w:pPr>
        <w:pStyle w:val="ListParagraph"/>
        <w:widowControl w:val="0"/>
        <w:numPr>
          <w:ilvl w:val="0"/>
          <w:numId w:val="6"/>
        </w:numPr>
        <w:autoSpaceDE w:val="0"/>
        <w:autoSpaceDN w:val="0"/>
        <w:adjustRightInd w:val="0"/>
        <w:spacing w:before="0" w:line="360" w:lineRule="auto"/>
        <w:jc w:val="both"/>
        <w:rPr>
          <w:rFonts w:ascii="Times New Roman" w:hAnsi="Times New Roman"/>
          <w:bCs/>
          <w:color w:val="FF0000"/>
          <w:sz w:val="20"/>
          <w:szCs w:val="20"/>
        </w:rPr>
      </w:pPr>
      <w:r w:rsidRPr="00801438">
        <w:rPr>
          <w:rFonts w:ascii="Times New Roman" w:hAnsi="Times New Roman"/>
          <w:bCs/>
          <w:color w:val="FF0000"/>
          <w:sz w:val="20"/>
          <w:szCs w:val="20"/>
        </w:rPr>
        <w:t xml:space="preserve">if target cell of a SFTD measurement is NR cell, </w:t>
      </w:r>
    </w:p>
    <w:p w14:paraId="22272AEE" w14:textId="77777777" w:rsidR="002B4A5C" w:rsidRPr="00F8707E" w:rsidRDefault="002B4A5C" w:rsidP="0067236B">
      <w:pPr>
        <w:pStyle w:val="ListParagraph"/>
        <w:widowControl w:val="0"/>
        <w:numPr>
          <w:ilvl w:val="1"/>
          <w:numId w:val="6"/>
        </w:numPr>
        <w:autoSpaceDE w:val="0"/>
        <w:autoSpaceDN w:val="0"/>
        <w:adjustRightInd w:val="0"/>
        <w:spacing w:before="0"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when the centre frequency of target cell SSB and the centre frequency of one NR serving cell SSB are same and the subcarrier spacing of the two SSBs are also the same, it can be defined as intra-frequency cell</w:t>
      </w:r>
    </w:p>
    <w:p w14:paraId="7539D64A" w14:textId="77777777" w:rsidR="00903685" w:rsidRDefault="002B4A5C" w:rsidP="0067236B">
      <w:pPr>
        <w:pStyle w:val="ListParagraph"/>
        <w:widowControl w:val="0"/>
        <w:numPr>
          <w:ilvl w:val="1"/>
          <w:numId w:val="6"/>
        </w:numPr>
        <w:autoSpaceDE w:val="0"/>
        <w:autoSpaceDN w:val="0"/>
        <w:adjustRightInd w:val="0"/>
        <w:spacing w:before="0"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 xml:space="preserve">otherwise </w:t>
      </w:r>
    </w:p>
    <w:p w14:paraId="53A6BF1B" w14:textId="11E190F2" w:rsidR="002B4A5C" w:rsidRDefault="002B4A5C" w:rsidP="00903685">
      <w:pPr>
        <w:pStyle w:val="ListParagraph"/>
        <w:widowControl w:val="0"/>
        <w:numPr>
          <w:ilvl w:val="2"/>
          <w:numId w:val="6"/>
        </w:numPr>
        <w:autoSpaceDE w:val="0"/>
        <w:autoSpaceDN w:val="0"/>
        <w:adjustRightInd w:val="0"/>
        <w:spacing w:before="0"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it’s inter-frequency cell</w:t>
      </w:r>
      <w:r w:rsidR="00903685">
        <w:rPr>
          <w:rFonts w:ascii="Times New Roman" w:hAnsi="Times New Roman"/>
          <w:bCs/>
          <w:color w:val="FF0000"/>
          <w:sz w:val="20"/>
          <w:szCs w:val="20"/>
        </w:rPr>
        <w:t xml:space="preserve"> if PCell is NR cell</w:t>
      </w:r>
    </w:p>
    <w:p w14:paraId="1582527B" w14:textId="642535C6" w:rsidR="00903685" w:rsidRPr="00F8707E" w:rsidRDefault="00903685" w:rsidP="00801438">
      <w:pPr>
        <w:pStyle w:val="ListParagraph"/>
        <w:widowControl w:val="0"/>
        <w:numPr>
          <w:ilvl w:val="2"/>
          <w:numId w:val="6"/>
        </w:numPr>
        <w:autoSpaceDE w:val="0"/>
        <w:autoSpaceDN w:val="0"/>
        <w:adjustRightInd w:val="0"/>
        <w:spacing w:before="0" w:line="360" w:lineRule="auto"/>
        <w:jc w:val="both"/>
        <w:rPr>
          <w:rFonts w:ascii="Times New Roman" w:hAnsi="Times New Roman"/>
          <w:bCs/>
          <w:color w:val="FF0000"/>
          <w:sz w:val="20"/>
          <w:szCs w:val="20"/>
        </w:rPr>
      </w:pPr>
      <w:r>
        <w:rPr>
          <w:rFonts w:ascii="Times New Roman" w:hAnsi="Times New Roman"/>
          <w:bCs/>
          <w:color w:val="FF0000"/>
          <w:sz w:val="20"/>
          <w:szCs w:val="20"/>
        </w:rPr>
        <w:t>it’s inter-RAT cell if PCell is E-UTRA cell</w:t>
      </w:r>
    </w:p>
    <w:p w14:paraId="3EFE560F" w14:textId="77777777" w:rsidR="002B4A5C" w:rsidRPr="00F8707E" w:rsidRDefault="002B4A5C" w:rsidP="0067236B">
      <w:pPr>
        <w:pStyle w:val="ListParagraph"/>
        <w:widowControl w:val="0"/>
        <w:numPr>
          <w:ilvl w:val="0"/>
          <w:numId w:val="6"/>
        </w:numPr>
        <w:autoSpaceDE w:val="0"/>
        <w:autoSpaceDN w:val="0"/>
        <w:adjustRightInd w:val="0"/>
        <w:spacing w:before="0"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 xml:space="preserve">if target cell of a SFTD measurement is LTE cell, </w:t>
      </w:r>
    </w:p>
    <w:p w14:paraId="3E3862D4" w14:textId="77777777" w:rsidR="002B4A5C" w:rsidRPr="00F8707E" w:rsidRDefault="002B4A5C" w:rsidP="0067236B">
      <w:pPr>
        <w:pStyle w:val="ListParagraph"/>
        <w:widowControl w:val="0"/>
        <w:numPr>
          <w:ilvl w:val="1"/>
          <w:numId w:val="6"/>
        </w:numPr>
        <w:autoSpaceDE w:val="0"/>
        <w:autoSpaceDN w:val="0"/>
        <w:adjustRightInd w:val="0"/>
        <w:spacing w:before="0"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 xml:space="preserve">when the centre frequency of target cell and the centre frequency of one LTE serving cell are same, it </w:t>
      </w:r>
      <w:r w:rsidRPr="00F8707E">
        <w:rPr>
          <w:rFonts w:ascii="Times New Roman" w:hAnsi="Times New Roman"/>
          <w:bCs/>
          <w:color w:val="FF0000"/>
          <w:sz w:val="20"/>
          <w:szCs w:val="20"/>
        </w:rPr>
        <w:lastRenderedPageBreak/>
        <w:t>can be defined as intra-frequency cell</w:t>
      </w:r>
    </w:p>
    <w:p w14:paraId="6F9AEF40" w14:textId="77777777" w:rsidR="00903685" w:rsidRDefault="002B4A5C" w:rsidP="0067236B">
      <w:pPr>
        <w:pStyle w:val="ListParagraph"/>
        <w:widowControl w:val="0"/>
        <w:numPr>
          <w:ilvl w:val="1"/>
          <w:numId w:val="6"/>
        </w:numPr>
        <w:autoSpaceDE w:val="0"/>
        <w:autoSpaceDN w:val="0"/>
        <w:adjustRightInd w:val="0"/>
        <w:spacing w:before="0"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 xml:space="preserve">otherwise </w:t>
      </w:r>
    </w:p>
    <w:p w14:paraId="14342FA4" w14:textId="358E3610" w:rsidR="002B4A5C" w:rsidRDefault="002B4A5C" w:rsidP="00903685">
      <w:pPr>
        <w:pStyle w:val="ListParagraph"/>
        <w:widowControl w:val="0"/>
        <w:numPr>
          <w:ilvl w:val="2"/>
          <w:numId w:val="6"/>
        </w:numPr>
        <w:autoSpaceDE w:val="0"/>
        <w:autoSpaceDN w:val="0"/>
        <w:adjustRightInd w:val="0"/>
        <w:spacing w:before="0"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it’s inter-frequency cell</w:t>
      </w:r>
      <w:r w:rsidR="00903685">
        <w:rPr>
          <w:rFonts w:ascii="Times New Roman" w:hAnsi="Times New Roman"/>
          <w:bCs/>
          <w:color w:val="FF0000"/>
          <w:sz w:val="20"/>
          <w:szCs w:val="20"/>
        </w:rPr>
        <w:t xml:space="preserve"> if PCell is LTE cell</w:t>
      </w:r>
    </w:p>
    <w:p w14:paraId="2BBCD70F" w14:textId="0CCB375E" w:rsidR="00903685" w:rsidRDefault="00903685" w:rsidP="00903685">
      <w:pPr>
        <w:pStyle w:val="ListParagraph"/>
        <w:widowControl w:val="0"/>
        <w:numPr>
          <w:ilvl w:val="2"/>
          <w:numId w:val="6"/>
        </w:numPr>
        <w:autoSpaceDE w:val="0"/>
        <w:autoSpaceDN w:val="0"/>
        <w:adjustRightInd w:val="0"/>
        <w:spacing w:before="0" w:line="360" w:lineRule="auto"/>
        <w:jc w:val="both"/>
        <w:rPr>
          <w:rFonts w:ascii="Times New Roman" w:hAnsi="Times New Roman"/>
          <w:bCs/>
          <w:color w:val="FF0000"/>
          <w:sz w:val="20"/>
          <w:szCs w:val="20"/>
        </w:rPr>
      </w:pPr>
      <w:r>
        <w:rPr>
          <w:rFonts w:ascii="Times New Roman" w:hAnsi="Times New Roman"/>
          <w:bCs/>
          <w:color w:val="FF0000"/>
          <w:sz w:val="20"/>
          <w:szCs w:val="20"/>
        </w:rPr>
        <w:t>it’s inter-RAT cell if PCell is NR cell</w:t>
      </w:r>
    </w:p>
    <w:p w14:paraId="31146B24" w14:textId="77777777" w:rsidR="002B4A5C" w:rsidRPr="00F8707E" w:rsidRDefault="002B4A5C" w:rsidP="002B4A5C">
      <w:pPr>
        <w:overflowPunct/>
        <w:autoSpaceDE/>
        <w:autoSpaceDN/>
        <w:adjustRightInd/>
        <w:spacing w:after="240"/>
        <w:jc w:val="both"/>
        <w:textAlignment w:val="auto"/>
        <w:rPr>
          <w:b/>
          <w:lang w:eastAsia="zh-CN"/>
        </w:rPr>
      </w:pPr>
      <w:r w:rsidRPr="00F8707E">
        <w:rPr>
          <w:b/>
          <w:lang w:eastAsia="zh-CN"/>
        </w:rPr>
        <w:t>Q2: For UEs configured with NR PCell but no LTE/NR PSCell, is the target NR cell of a SFTD measurement an intra-frequency or inter-frequency NR cell?</w:t>
      </w:r>
    </w:p>
    <w:p w14:paraId="775EFF45" w14:textId="25DB868D" w:rsidR="002B4A5C" w:rsidRPr="00F8707E" w:rsidRDefault="002B4A5C" w:rsidP="002B4A5C">
      <w:pPr>
        <w:overflowPunct/>
        <w:autoSpaceDE/>
        <w:autoSpaceDN/>
        <w:adjustRightInd/>
        <w:spacing w:after="240"/>
        <w:jc w:val="both"/>
        <w:textAlignment w:val="auto"/>
        <w:rPr>
          <w:b/>
          <w:lang w:eastAsia="zh-CN"/>
        </w:rPr>
      </w:pPr>
      <w:r w:rsidRPr="00F8707E">
        <w:rPr>
          <w:bCs/>
          <w:color w:val="FF0000"/>
          <w:lang w:eastAsia="zh-CN"/>
        </w:rPr>
        <w:t xml:space="preserve">[RAN4]: </w:t>
      </w:r>
      <w:r w:rsidRPr="00801438">
        <w:rPr>
          <w:bCs/>
          <w:color w:val="FF0000"/>
          <w:lang w:eastAsia="zh-CN"/>
        </w:rPr>
        <w:t>For UEs configured with NR PCell but no LTE/NR PSCell, if the centre frequency of target NR cell SSB for a SFTD measurement and the centre frequency of one NR serving cell</w:t>
      </w:r>
      <w:r w:rsidR="00B7218A" w:rsidRPr="00801438">
        <w:rPr>
          <w:bCs/>
          <w:color w:val="FF0000"/>
          <w:lang w:eastAsia="zh-CN"/>
        </w:rPr>
        <w:t xml:space="preserve"> </w:t>
      </w:r>
      <w:r w:rsidRPr="00801438">
        <w:rPr>
          <w:bCs/>
          <w:color w:val="FF0000"/>
          <w:lang w:eastAsia="zh-CN"/>
        </w:rPr>
        <w:t>(PCell or SCell) SSB are same and the subcarrier spacing of the two SSBs are also the same, it can be defined as intra-frequency NR cell, otherwise it’s inter-frequency.</w:t>
      </w:r>
      <w:r w:rsidR="00B7218A" w:rsidRPr="00801438">
        <w:rPr>
          <w:bCs/>
          <w:color w:val="FF0000"/>
          <w:lang w:eastAsia="zh-CN"/>
        </w:rPr>
        <w:t xml:space="preserve"> </w:t>
      </w:r>
      <w:r w:rsidR="00B7218A" w:rsidRPr="00801438">
        <w:rPr>
          <w:bCs/>
          <w:color w:val="FF0000"/>
          <w:lang w:val="en-US"/>
        </w:rPr>
        <w:t>RAN4 so far only has SFTD measurement requirement towards inter-fre</w:t>
      </w:r>
      <w:r w:rsidR="00E44EDA" w:rsidRPr="00801438">
        <w:rPr>
          <w:bCs/>
          <w:color w:val="FF0000"/>
          <w:lang w:val="en-US"/>
        </w:rPr>
        <w:t>quency neighbou</w:t>
      </w:r>
      <w:r w:rsidR="00B7218A" w:rsidRPr="00801438">
        <w:rPr>
          <w:bCs/>
          <w:color w:val="FF0000"/>
          <w:lang w:val="en-US"/>
        </w:rPr>
        <w:t>r cells.</w:t>
      </w:r>
    </w:p>
    <w:p w14:paraId="1273E6F1" w14:textId="77777777" w:rsidR="002B4A5C" w:rsidRPr="00F8707E" w:rsidRDefault="002B4A5C" w:rsidP="002B4A5C">
      <w:pPr>
        <w:overflowPunct/>
        <w:autoSpaceDE/>
        <w:autoSpaceDN/>
        <w:adjustRightInd/>
        <w:spacing w:after="240"/>
        <w:jc w:val="both"/>
        <w:textAlignment w:val="auto"/>
        <w:rPr>
          <w:b/>
          <w:lang w:eastAsia="zh-CN"/>
        </w:rPr>
      </w:pPr>
      <w:r w:rsidRPr="00F8707E">
        <w:rPr>
          <w:b/>
          <w:lang w:eastAsia="zh-CN"/>
        </w:rPr>
        <w:t>Q3: For UEs configured with LTE PCell but no NR PSCell, is the target NR cell of a SFTD measurement an inter-RAT or inter-frequency NR cell?</w:t>
      </w:r>
    </w:p>
    <w:p w14:paraId="036F5C2F" w14:textId="258F925B" w:rsidR="002B4A5C" w:rsidRPr="00F8707E" w:rsidRDefault="002B4A5C" w:rsidP="002B4A5C">
      <w:pPr>
        <w:overflowPunct/>
        <w:autoSpaceDE/>
        <w:autoSpaceDN/>
        <w:adjustRightInd/>
        <w:spacing w:after="240"/>
        <w:jc w:val="both"/>
        <w:textAlignment w:val="auto"/>
        <w:rPr>
          <w:bCs/>
          <w:color w:val="FF0000"/>
          <w:lang w:eastAsia="zh-CN"/>
        </w:rPr>
      </w:pPr>
      <w:r w:rsidRPr="00801438">
        <w:rPr>
          <w:bCs/>
          <w:color w:val="FF0000"/>
          <w:lang w:eastAsia="zh-CN"/>
        </w:rPr>
        <w:t xml:space="preserve">[RAN4]: </w:t>
      </w:r>
      <w:r w:rsidR="00B7218A" w:rsidRPr="00801438">
        <w:rPr>
          <w:bCs/>
          <w:color w:val="FF0000"/>
          <w:lang w:val="en-US"/>
        </w:rPr>
        <w:t>F</w:t>
      </w:r>
      <w:r w:rsidR="00B7218A" w:rsidRPr="00801438">
        <w:rPr>
          <w:bCs/>
          <w:color w:val="FF0000"/>
          <w:lang w:eastAsia="zh-CN"/>
        </w:rPr>
        <w:t xml:space="preserve">or </w:t>
      </w:r>
      <w:r w:rsidRPr="00801438">
        <w:rPr>
          <w:bCs/>
          <w:color w:val="FF0000"/>
          <w:lang w:eastAsia="zh-CN"/>
        </w:rPr>
        <w:t>UEs configured with LTE PCell but no NR PSCell, the target NR cell of a SFTD measurement can be defined as an inter-RAT NR cell.</w:t>
      </w:r>
    </w:p>
    <w:p w14:paraId="62302621" w14:textId="77777777" w:rsidR="002B4A5C" w:rsidRPr="00F8707E" w:rsidRDefault="002B4A5C" w:rsidP="002B4A5C">
      <w:pPr>
        <w:rPr>
          <w:b/>
          <w:lang w:eastAsia="zh-CN"/>
        </w:rPr>
      </w:pPr>
      <w:r w:rsidRPr="00F8707E">
        <w:rPr>
          <w:b/>
          <w:lang w:eastAsia="zh-CN"/>
        </w:rPr>
        <w:t>Q4: Is there any definition in RAN2 or RAN4 specification that could be a reference in SFTD definition?</w:t>
      </w:r>
    </w:p>
    <w:p w14:paraId="73D9E3C7" w14:textId="186DBE86" w:rsidR="002B4A5C" w:rsidRPr="00F8707E" w:rsidRDefault="002B4A5C" w:rsidP="0061130F">
      <w:pPr>
        <w:jc w:val="both"/>
        <w:rPr>
          <w:bCs/>
          <w:color w:val="FF0000"/>
          <w:lang w:val="en-US"/>
        </w:rPr>
      </w:pPr>
      <w:r w:rsidRPr="00F8707E">
        <w:rPr>
          <w:bCs/>
          <w:color w:val="FF0000"/>
          <w:lang w:eastAsia="zh-CN"/>
        </w:rPr>
        <w:t xml:space="preserve">[RAN4]: </w:t>
      </w:r>
      <w:r w:rsidR="0061130F" w:rsidRPr="0061130F">
        <w:rPr>
          <w:bCs/>
          <w:color w:val="FF0000"/>
          <w:lang w:eastAsia="zh-CN"/>
        </w:rPr>
        <w:t xml:space="preserve">RAN4 requirements for SFTD between </w:t>
      </w:r>
      <w:r w:rsidR="0061130F" w:rsidRPr="00801438">
        <w:rPr>
          <w:bCs/>
          <w:color w:val="FF0000"/>
          <w:lang w:eastAsia="zh-CN"/>
        </w:rPr>
        <w:t>PCell and inter-frequency neighbour cells are</w:t>
      </w:r>
      <w:r w:rsidR="001D1910" w:rsidRPr="00801438">
        <w:rPr>
          <w:bCs/>
          <w:color w:val="FF0000"/>
          <w:lang w:eastAsia="zh-CN"/>
        </w:rPr>
        <w:t xml:space="preserve"> </w:t>
      </w:r>
      <w:r w:rsidR="001D1910" w:rsidRPr="00801438">
        <w:rPr>
          <w:bCs/>
          <w:color w:val="FF0000"/>
          <w:lang w:val="en-US"/>
        </w:rPr>
        <w:t>only</w:t>
      </w:r>
      <w:r w:rsidR="0061130F" w:rsidRPr="00801438">
        <w:rPr>
          <w:bCs/>
          <w:color w:val="FF0000"/>
          <w:lang w:val="en-US"/>
        </w:rPr>
        <w:t xml:space="preserve"> </w:t>
      </w:r>
      <w:r w:rsidR="0061130F" w:rsidRPr="00801438">
        <w:rPr>
          <w:bCs/>
          <w:color w:val="FF0000"/>
          <w:lang w:eastAsia="zh-CN"/>
        </w:rPr>
        <w:t>defined under the assumption that UE is configured with NR PCell but no LTE or NR PSCell.</w:t>
      </w:r>
    </w:p>
    <w:p w14:paraId="079B4F8E" w14:textId="77777777" w:rsidR="002B4A5C" w:rsidRPr="00BC1B9F" w:rsidRDefault="002B4A5C" w:rsidP="002B4A5C">
      <w:pPr>
        <w:rPr>
          <w:lang w:val="en-US"/>
        </w:rPr>
      </w:pPr>
    </w:p>
    <w:p w14:paraId="6C47A1FF" w14:textId="77777777" w:rsidR="002B4A5C" w:rsidRPr="00BC1B9F" w:rsidRDefault="002B4A5C" w:rsidP="002B4A5C">
      <w:pPr>
        <w:rPr>
          <w:b/>
        </w:rPr>
      </w:pPr>
      <w:r w:rsidRPr="00BC1B9F">
        <w:rPr>
          <w:b/>
        </w:rPr>
        <w:t>2. Actions:</w:t>
      </w:r>
    </w:p>
    <w:p w14:paraId="131EA24F" w14:textId="7ABFF766" w:rsidR="002B4A5C" w:rsidRPr="00BC1B9F" w:rsidRDefault="002B4A5C" w:rsidP="002B4A5C">
      <w:pPr>
        <w:ind w:left="1985" w:hanging="1985"/>
        <w:rPr>
          <w:b/>
        </w:rPr>
      </w:pPr>
      <w:r w:rsidRPr="00BC1B9F">
        <w:rPr>
          <w:b/>
        </w:rPr>
        <w:t>To RAN WG</w:t>
      </w:r>
      <w:r>
        <w:rPr>
          <w:b/>
        </w:rPr>
        <w:t>1</w:t>
      </w:r>
      <w:r w:rsidRPr="00BC1B9F">
        <w:rPr>
          <w:b/>
        </w:rPr>
        <w:t xml:space="preserve"> group.</w:t>
      </w:r>
    </w:p>
    <w:p w14:paraId="19456F1E" w14:textId="4A762247" w:rsidR="002B4A5C" w:rsidRPr="00BC1B9F" w:rsidRDefault="002B4A5C" w:rsidP="002B4A5C">
      <w:pPr>
        <w:ind w:left="993" w:hanging="993"/>
      </w:pPr>
      <w:r w:rsidRPr="00BC1B9F">
        <w:rPr>
          <w:b/>
        </w:rPr>
        <w:t xml:space="preserve">ACTION: </w:t>
      </w:r>
      <w:r w:rsidRPr="00BC1B9F">
        <w:rPr>
          <w:b/>
        </w:rPr>
        <w:tab/>
      </w:r>
      <w:r w:rsidRPr="00BC1B9F">
        <w:t>RAN4 kindly asks RAN</w:t>
      </w:r>
      <w:r>
        <w:t>1</w:t>
      </w:r>
      <w:r w:rsidRPr="00BC1B9F">
        <w:t xml:space="preserve"> to take the above information into account in their future work. </w:t>
      </w:r>
    </w:p>
    <w:p w14:paraId="17C49124" w14:textId="77777777" w:rsidR="002B4A5C" w:rsidRPr="00BC1B9F" w:rsidRDefault="002B4A5C" w:rsidP="002B4A5C">
      <w:pPr>
        <w:ind w:left="993" w:hanging="993"/>
      </w:pPr>
    </w:p>
    <w:p w14:paraId="6B00D13E" w14:textId="77777777" w:rsidR="002B4A5C" w:rsidRPr="00BC1B9F" w:rsidRDefault="002B4A5C" w:rsidP="002B4A5C">
      <w:pPr>
        <w:rPr>
          <w:b/>
        </w:rPr>
      </w:pPr>
      <w:r w:rsidRPr="00BC1B9F">
        <w:rPr>
          <w:b/>
        </w:rPr>
        <w:t>3. Date of Next TSG-RAN WG4 Meetings:</w:t>
      </w:r>
    </w:p>
    <w:p w14:paraId="19681616" w14:textId="29BEBE3B" w:rsidR="002B4A5C" w:rsidRPr="00BC1B9F" w:rsidRDefault="002B4A5C" w:rsidP="002B4A5C">
      <w:pPr>
        <w:tabs>
          <w:tab w:val="left" w:pos="5103"/>
        </w:tabs>
        <w:ind w:left="2268" w:hanging="2268"/>
      </w:pPr>
      <w:r w:rsidRPr="00BC1B9F">
        <w:t>TSG-RAN4 #93</w:t>
      </w:r>
      <w:r w:rsidRPr="00BC1B9F">
        <w:tab/>
      </w:r>
      <w:r w:rsidRPr="00BC1B9F">
        <w:tab/>
      </w:r>
      <w:r w:rsidRPr="00BC1B9F">
        <w:tab/>
        <w:t>18</w:t>
      </w:r>
      <w:r w:rsidRPr="00BC1B9F">
        <w:rPr>
          <w:vertAlign w:val="superscript"/>
        </w:rPr>
        <w:t>th</w:t>
      </w:r>
      <w:r w:rsidRPr="00BC1B9F">
        <w:t xml:space="preserve"> – 22</w:t>
      </w:r>
      <w:r w:rsidRPr="00BC1B9F">
        <w:rPr>
          <w:vertAlign w:val="superscript"/>
        </w:rPr>
        <w:t>nd</w:t>
      </w:r>
      <w:r w:rsidRPr="00BC1B9F">
        <w:t xml:space="preserve"> Nov 2019    </w:t>
      </w:r>
      <w:r w:rsidR="00F8707E">
        <w:tab/>
      </w:r>
      <w:r w:rsidRPr="00BC1B9F">
        <w:t>Reno, Nevada, US</w:t>
      </w:r>
    </w:p>
    <w:p w14:paraId="49240676" w14:textId="55C961EE" w:rsidR="002B4A5C" w:rsidRPr="00BC1B9F" w:rsidRDefault="002B4A5C" w:rsidP="002B4A5C">
      <w:pPr>
        <w:tabs>
          <w:tab w:val="left" w:pos="5103"/>
        </w:tabs>
        <w:ind w:left="2268" w:hanging="2268"/>
      </w:pPr>
      <w:r w:rsidRPr="00BC1B9F">
        <w:t>TSG-RAN4 #94</w:t>
      </w:r>
      <w:r w:rsidRPr="00BC1B9F">
        <w:tab/>
      </w:r>
      <w:r w:rsidRPr="00BC1B9F">
        <w:tab/>
      </w:r>
      <w:r w:rsidRPr="00BC1B9F">
        <w:tab/>
        <w:t>24</w:t>
      </w:r>
      <w:r w:rsidRPr="00BC1B9F">
        <w:rPr>
          <w:vertAlign w:val="superscript"/>
        </w:rPr>
        <w:t>th</w:t>
      </w:r>
      <w:r w:rsidRPr="00BC1B9F">
        <w:t xml:space="preserve"> – 28</w:t>
      </w:r>
      <w:r w:rsidRPr="00BC1B9F">
        <w:rPr>
          <w:vertAlign w:val="superscript"/>
        </w:rPr>
        <w:t>th</w:t>
      </w:r>
      <w:r w:rsidRPr="00BC1B9F">
        <w:t xml:space="preserve"> Feb 2020 </w:t>
      </w:r>
      <w:r w:rsidR="00F8707E">
        <w:tab/>
      </w:r>
      <w:r w:rsidR="00F8707E">
        <w:tab/>
      </w:r>
      <w:r w:rsidRPr="00BC1B9F">
        <w:t>Athens, Greece</w:t>
      </w:r>
    </w:p>
    <w:p w14:paraId="7595EB06" w14:textId="5CC90849" w:rsidR="003F4AB7" w:rsidRPr="002B4A5C" w:rsidRDefault="003F4AB7" w:rsidP="002B4A5C"/>
    <w:sectPr w:rsidR="003F4AB7" w:rsidRPr="002B4A5C"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AF109" w14:textId="77777777" w:rsidR="001535B7" w:rsidRDefault="001535B7">
      <w:r>
        <w:separator/>
      </w:r>
    </w:p>
  </w:endnote>
  <w:endnote w:type="continuationSeparator" w:id="0">
    <w:p w14:paraId="38F40E73" w14:textId="77777777" w:rsidR="001535B7" w:rsidRDefault="001535B7">
      <w:r>
        <w:continuationSeparator/>
      </w:r>
    </w:p>
  </w:endnote>
  <w:endnote w:type="continuationNotice" w:id="1">
    <w:p w14:paraId="42FA2B85" w14:textId="77777777" w:rsidR="001535B7" w:rsidRDefault="001535B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 York">
    <w:panose1 w:val="020B0604020202020204"/>
    <w:charset w:val="00"/>
    <w:family w:val="roman"/>
    <w:notTrueType/>
    <w:pitch w:val="variable"/>
    <w:sig w:usb0="00000003" w:usb1="00000000" w:usb2="00000000" w:usb3="00000000" w:csb0="00000001" w:csb1="00000000"/>
  </w:font>
  <w:font w:name="Times">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C29E2" w14:textId="77777777" w:rsidR="00F70559" w:rsidRDefault="00F705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AF7441" w14:textId="77777777" w:rsidR="00F70559" w:rsidRDefault="00F705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923EF" w14:textId="77777777" w:rsidR="00F70559" w:rsidRPr="00DB1239" w:rsidRDefault="00F7055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9145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1454">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A89E0" w14:textId="77777777" w:rsidR="001535B7" w:rsidRDefault="001535B7">
      <w:r>
        <w:separator/>
      </w:r>
    </w:p>
  </w:footnote>
  <w:footnote w:type="continuationSeparator" w:id="0">
    <w:p w14:paraId="1218734C" w14:textId="77777777" w:rsidR="001535B7" w:rsidRDefault="001535B7">
      <w:r>
        <w:continuationSeparator/>
      </w:r>
    </w:p>
  </w:footnote>
  <w:footnote w:type="continuationNotice" w:id="1">
    <w:p w14:paraId="16287A19" w14:textId="77777777" w:rsidR="001535B7" w:rsidRDefault="001535B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CB829" w14:textId="77777777" w:rsidR="00F70559" w:rsidRDefault="00F705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6"/>
  </w:num>
  <w:num w:numId="6">
    <w:abstractNumId w:val="7"/>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5B7"/>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535"/>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1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A5C"/>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D3F"/>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0F"/>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6B"/>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3DB"/>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43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4BAD"/>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C77"/>
    <w:rsid w:val="00896D10"/>
    <w:rsid w:val="00896DF5"/>
    <w:rsid w:val="008A0173"/>
    <w:rsid w:val="008A0339"/>
    <w:rsid w:val="008A03A0"/>
    <w:rsid w:val="008A0473"/>
    <w:rsid w:val="008A04C7"/>
    <w:rsid w:val="008A111D"/>
    <w:rsid w:val="008A1732"/>
    <w:rsid w:val="008A17FC"/>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685"/>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385"/>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1"/>
    <w:rsid w:val="00B70A49"/>
    <w:rsid w:val="00B70DDA"/>
    <w:rsid w:val="00B70EDB"/>
    <w:rsid w:val="00B71A5D"/>
    <w:rsid w:val="00B72184"/>
    <w:rsid w:val="00B7218A"/>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6C3"/>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4A4"/>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54"/>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E9"/>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833"/>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EDA"/>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A5"/>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07E"/>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0CF4F5E"/>
  <w15:chartTrackingRefBased/>
  <w15:docId w15:val="{B77D5541-5D5A-414A-963D-561E0BE0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rPr>
  </w:style>
  <w:style w:type="character" w:customStyle="1" w:styleId="CRCoverPageChar">
    <w:name w:val="CR Cover Page Char"/>
    <w:link w:val="CRCoverPage"/>
    <w:locked/>
    <w:rsid w:val="0097041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187287">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463953">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5160241">
      <w:bodyDiv w:val="1"/>
      <w:marLeft w:val="0"/>
      <w:marRight w:val="0"/>
      <w:marTop w:val="0"/>
      <w:marBottom w:val="0"/>
      <w:divBdr>
        <w:top w:val="none" w:sz="0" w:space="0" w:color="auto"/>
        <w:left w:val="none" w:sz="0" w:space="0" w:color="auto"/>
        <w:bottom w:val="none" w:sz="0" w:space="0" w:color="auto"/>
        <w:right w:val="none" w:sz="0" w:space="0" w:color="auto"/>
      </w:divBdr>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18240254">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237159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3305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E85BB9A-3DC0-D24E-AE5E-3693E81A8B0D}">
  <ds:schemaRefs>
    <ds:schemaRef ds:uri="http://schemas.openxmlformats.org/officeDocument/2006/bibliography"/>
  </ds:schemaRefs>
</ds:datastoreItem>
</file>

<file path=customXml/itemProps5.xml><?xml version="1.0" encoding="utf-8"?>
<ds:datastoreItem xmlns:ds="http://schemas.openxmlformats.org/officeDocument/2006/customXml" ds:itemID="{5A998908-3988-3A43-944B-08E433F14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34</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Jerry</cp:lastModifiedBy>
  <cp:revision>6</cp:revision>
  <cp:lastPrinted>2016-11-03T02:40:00Z</cp:lastPrinted>
  <dcterms:created xsi:type="dcterms:W3CDTF">2019-10-17T12:05:00Z</dcterms:created>
  <dcterms:modified xsi:type="dcterms:W3CDTF">2019-10-18T00:58:00Z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